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BB71F" w14:textId="77777777" w:rsidR="002F6F50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МЕЖДУНАРОДНЫЙ ИННОВАЦИОННЫЙ ЦЕНТР</w:t>
      </w:r>
    </w:p>
    <w:p w14:paraId="55FD0B1C" w14:textId="77777777" w:rsidR="002F6F50" w:rsidRPr="00CE7B24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«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PERSPEKTIVA</w:t>
      </w:r>
      <w:r w:rsidR="00D04E8D" w:rsidRPr="00CB0F6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»</w:t>
      </w:r>
    </w:p>
    <w:p w14:paraId="67A00BC2" w14:textId="58C7935E" w:rsidR="002F6F50" w:rsidRPr="00CE7B24" w:rsidRDefault="00883F02" w:rsidP="002F6F5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D4EAD28" wp14:editId="0F1FFA07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00279" w14:textId="77777777" w:rsidR="002F6F50" w:rsidRPr="00CE7B24" w:rsidRDefault="002F6F50" w:rsidP="002F6F5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</w:p>
    <w:p w14:paraId="6F9B8C22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Site: </w:t>
      </w:r>
      <w:hyperlink r:id="rId7" w:history="1">
        <w:r w:rsidRPr="00BF1D67">
          <w:rPr>
            <w:rStyle w:val="a3"/>
            <w:rFonts w:ascii="Times New Roman" w:hAnsi="Times New Roman"/>
            <w:i/>
            <w:color w:val="7030A0"/>
            <w:sz w:val="24"/>
            <w:szCs w:val="24"/>
          </w:rPr>
          <w:t>http://perspektiva-plus.pro/index.php/konkursy</w:t>
        </w:r>
      </w:hyperlink>
    </w:p>
    <w:p w14:paraId="3D5BECB0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E-mail: </w:t>
      </w:r>
      <w:r w:rsidR="00A3029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>perspektiva.1969</w:t>
      </w:r>
      <w:hyperlink r:id="rId8" w:history="1">
        <w:r w:rsidRPr="00BF1D67">
          <w:rPr>
            <w:rStyle w:val="a3"/>
            <w:rFonts w:ascii="Times New Roman" w:eastAsia="Calibri" w:hAnsi="Times New Roman"/>
            <w:i/>
            <w:color w:val="7030A0"/>
            <w:sz w:val="24"/>
            <w:szCs w:val="24"/>
            <w:shd w:val="clear" w:color="auto" w:fill="FFFFFF"/>
          </w:rPr>
          <w:t>@gmail.com</w:t>
        </w:r>
      </w:hyperlink>
    </w:p>
    <w:p w14:paraId="0A9401EB" w14:textId="77777777" w:rsidR="002F6F50" w:rsidRPr="00BF1D67" w:rsidRDefault="002F6F50" w:rsidP="002F6F50">
      <w:pPr>
        <w:spacing w:after="0" w:line="251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6B1A5003" w14:textId="77777777" w:rsidR="002F6F50" w:rsidRPr="00BF1D67" w:rsidRDefault="002F6F50" w:rsidP="002F6F50">
      <w:pPr>
        <w:spacing w:after="0" w:line="20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6B7C7368" w14:textId="77777777" w:rsidR="002F6F50" w:rsidRPr="00CB0F64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Masarykova třída 668/29, </w:t>
      </w:r>
    </w:p>
    <w:p w14:paraId="2064416A" w14:textId="77777777" w:rsidR="00BF1D67" w:rsidRPr="00CB0F64" w:rsidRDefault="00BF1D67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412E30E3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F1D67" w:rsidRPr="00CB0F64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Teplice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,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Czech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Republic</w:t>
      </w:r>
    </w:p>
    <w:p w14:paraId="241642D8" w14:textId="49B72916" w:rsidR="002F6F50" w:rsidRPr="00BF1D67" w:rsidRDefault="00883F02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0DBD8516" wp14:editId="009AB24F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F0BCC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                                                                                                  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WhatsApp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+79617956392</w:t>
      </w:r>
    </w:p>
    <w:p w14:paraId="2D4454D9" w14:textId="77777777" w:rsidR="002F6F50" w:rsidRPr="00BF1D67" w:rsidRDefault="002F6F50" w:rsidP="002F6F50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i/>
          <w:color w:val="7030A0"/>
          <w:sz w:val="24"/>
          <w:szCs w:val="24"/>
          <w:lang w:val="ru-RU"/>
        </w:rPr>
      </w:pPr>
    </w:p>
    <w:p w14:paraId="3177C41A" w14:textId="77777777" w:rsidR="002F6F50" w:rsidRPr="00A442E8" w:rsidRDefault="002F6F50" w:rsidP="00A442E8">
      <w:pPr>
        <w:spacing w:after="0" w:line="200" w:lineRule="exact"/>
        <w:jc w:val="center"/>
        <w:rPr>
          <w:rFonts w:ascii="Times New Roman" w:hAnsi="Times New Roman"/>
          <w:i/>
          <w:color w:val="002060"/>
          <w:lang w:val="ru-RU" w:eastAsia="ru-RU"/>
        </w:rPr>
      </w:pPr>
    </w:p>
    <w:p w14:paraId="5AAAE6EB" w14:textId="77777777" w:rsidR="004F05AB" w:rsidRPr="004F05AB" w:rsidRDefault="004F05AB" w:rsidP="004F05AB">
      <w:pPr>
        <w:shd w:val="clear" w:color="auto" w:fill="FFFFFF"/>
        <w:spacing w:after="150" w:line="343" w:lineRule="atLeast"/>
        <w:ind w:left="360"/>
        <w:contextualSpacing/>
        <w:jc w:val="center"/>
        <w:textAlignment w:val="top"/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</w:pP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>+79617956392</w:t>
      </w:r>
    </w:p>
    <w:p w14:paraId="6969BE87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18BF363C" w14:textId="1AA23C09" w:rsidR="00FE2A85" w:rsidRPr="00A442E8" w:rsidRDefault="00883F0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4E55DB08" wp14:editId="7E9E514F">
            <wp:simplePos x="0" y="0"/>
            <wp:positionH relativeFrom="column">
              <wp:posOffset>-672465</wp:posOffset>
            </wp:positionH>
            <wp:positionV relativeFrom="paragraph">
              <wp:posOffset>106680</wp:posOffset>
            </wp:positionV>
            <wp:extent cx="6812915" cy="1968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905291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14:paraId="0DBC7C6A" w14:textId="77777777" w:rsidR="00A442E8" w:rsidRPr="00A442E8" w:rsidRDefault="00A442E8" w:rsidP="00A44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rPr>
          <w:rFonts w:ascii="Times New Roman" w:hAnsi="Times New Roman"/>
          <w:sz w:val="24"/>
          <w:szCs w:val="24"/>
          <w:lang w:val="ru-RU"/>
        </w:rPr>
      </w:pPr>
    </w:p>
    <w:p w14:paraId="12FDAC2D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о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Международном 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 xml:space="preserve">конкурсе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970274">
        <w:rPr>
          <w:rFonts w:ascii="Times New Roman" w:hAnsi="Times New Roman"/>
          <w:b/>
          <w:sz w:val="28"/>
          <w:szCs w:val="28"/>
          <w:lang w:val="ru-RU" w:eastAsia="ru-RU"/>
        </w:rPr>
        <w:t>Серпантин идей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28C300A2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5BFC08DD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6EECE119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10845B9E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К участию в конкурсе принимаются видеоролики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 "живыми" исп</w:t>
      </w:r>
      <w:r w:rsidR="00F0164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олнениями без элементов монтажа, фотоотчеты, презентации, рецепты и тд…</w:t>
      </w:r>
    </w:p>
    <w:p w14:paraId="40BB86A7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75298EBB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Приглашаются </w:t>
      </w:r>
      <w:r w:rsidR="00F0164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все желающие, готовые продемонстрировать свои незаурядные способности</w:t>
      </w:r>
      <w:r w:rsidR="00F0164B" w:rsidRPr="00F0164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F0164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в ведении домашнего хозяйства.</w:t>
      </w:r>
      <w:r w:rsidR="00A3103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Также приглашаются учителя труда с их воспитанниками</w:t>
      </w:r>
      <w:r w:rsidR="00D52D36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</w:t>
      </w:r>
      <w:r w:rsidR="00A3103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F0164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Возрастных ограничений нет, приветствуется участие, как отдельны</w:t>
      </w:r>
      <w:r w:rsidR="00A3103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х членов семьи, так и всей семьи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.  </w:t>
      </w:r>
    </w:p>
    <w:p w14:paraId="56558282" w14:textId="77777777" w:rsidR="00373B1F" w:rsidRPr="00AE1FE5" w:rsidRDefault="00F0164B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Конкурс </w:t>
      </w:r>
      <w:r w:rsidR="00D52D36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«</w:t>
      </w:r>
      <w:r w:rsidR="0073175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Серпантин идей</w:t>
      </w:r>
      <w:r w:rsidR="00D52D36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»</w:t>
      </w:r>
      <w:r w:rsidR="00BF1D67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проводится круглый год. Участники</w:t>
      </w:r>
      <w:r w:rsid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получают дипломы, педагоги</w:t>
      </w:r>
      <w:r w:rsidR="00F11EA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, руководители</w:t>
      </w:r>
      <w:r w:rsid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– благодарности</w:t>
      </w:r>
      <w:r w:rsidR="00F11EAB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</w:t>
      </w:r>
      <w:r w:rsid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297CA8B1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Прием работ 1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этапа: с </w:t>
      </w:r>
      <w:r w:rsidR="00BF1D67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 w:rsidR="005239B0" w:rsidRPr="0062419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970274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по </w:t>
      </w:r>
      <w:r w:rsidR="0097027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31 марта в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20</w:t>
      </w:r>
      <w:r w:rsid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>21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</w:p>
    <w:p w14:paraId="2E60649F" w14:textId="77777777" w:rsidR="00373B1F" w:rsidRPr="00F11EAB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Оценка работ 1 этапа: с </w:t>
      </w:r>
      <w:r w:rsidR="002F6F50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по</w:t>
      </w:r>
      <w:r w:rsidR="00A5232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6A49E8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 w:rsidR="006A49E8" w:rsidRPr="006A49E8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 w:rsidR="002F6F5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970274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D52D36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20</w:t>
      </w:r>
      <w:r w:rsidR="00AF799D">
        <w:rPr>
          <w:rFonts w:ascii="Times New Roman" w:eastAsia="Calibri" w:hAnsi="Times New Roman"/>
          <w:color w:val="000000"/>
          <w:sz w:val="24"/>
          <w:szCs w:val="24"/>
          <w:lang w:val="ru-RU"/>
        </w:rPr>
        <w:t>21</w:t>
      </w:r>
      <w:r w:rsidR="002F6F50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D52D36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 (Сроки корректируются)</w:t>
      </w:r>
      <w:r w:rsid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>;</w:t>
      </w:r>
    </w:p>
    <w:p w14:paraId="4300E4D4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бъявление итогов конкурса: с</w:t>
      </w:r>
      <w:r w:rsidR="00E81B76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6A49E8">
        <w:rPr>
          <w:rFonts w:ascii="Times New Roman" w:eastAsia="Calibri" w:hAnsi="Times New Roman"/>
          <w:color w:val="000000"/>
          <w:sz w:val="24"/>
          <w:szCs w:val="24"/>
          <w:lang w:val="ru-RU"/>
        </w:rPr>
        <w:t>1</w:t>
      </w:r>
      <w:r w:rsidR="006A49E8" w:rsidRP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>5</w:t>
      </w:r>
      <w:r w:rsidR="00F11EAB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970274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555A82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20</w:t>
      </w:r>
      <w:r w:rsidR="00AF799D">
        <w:rPr>
          <w:rFonts w:ascii="Times New Roman" w:eastAsia="Calibri" w:hAnsi="Times New Roman"/>
          <w:color w:val="000000"/>
          <w:sz w:val="24"/>
          <w:szCs w:val="24"/>
          <w:lang w:val="ru-RU"/>
        </w:rPr>
        <w:t>21</w:t>
      </w:r>
      <w:r w:rsidR="00C56C9C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года.</w:t>
      </w:r>
    </w:p>
    <w:p w14:paraId="14577448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Работы на конкурс принимаются в электронном виде с пометкой «</w:t>
      </w:r>
      <w:r w:rsidR="00D52D36">
        <w:rPr>
          <w:rFonts w:ascii="Times New Roman" w:eastAsia="Calibri" w:hAnsi="Times New Roman"/>
          <w:color w:val="000000"/>
          <w:sz w:val="24"/>
          <w:szCs w:val="24"/>
          <w:lang w:val="ru-RU"/>
        </w:rPr>
        <w:t>Уютный дом</w:t>
      </w:r>
      <w:r w:rsidR="00AE1FE5">
        <w:rPr>
          <w:rFonts w:ascii="Times New Roman" w:eastAsia="Calibri" w:hAnsi="Times New Roman"/>
          <w:color w:val="000000"/>
          <w:sz w:val="24"/>
          <w:szCs w:val="24"/>
          <w:lang w:val="ru-RU"/>
        </w:rPr>
        <w:t>»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по адресу: </w:t>
      </w:r>
      <w:r w:rsidR="007C6E50">
        <w:rPr>
          <w:rFonts w:ascii="Times New Roman" w:eastAsia="Calibri" w:hAnsi="Times New Roman"/>
          <w:color w:val="0000FF"/>
          <w:sz w:val="24"/>
          <w:szCs w:val="24"/>
          <w:u w:val="single"/>
        </w:rPr>
        <w:t>perspektiva</w:t>
      </w:r>
      <w:r w:rsidR="007C6E50" w:rsidRPr="007C6E50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.1969</w:t>
      </w:r>
      <w:r w:rsidRPr="00373B1F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@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gmail</w:t>
      </w:r>
      <w:r w:rsidRPr="00373B1F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</w:t>
      </w:r>
      <w:r>
        <w:rPr>
          <w:rFonts w:ascii="Times New Roman" w:eastAsia="Calibri" w:hAnsi="Times New Roman"/>
          <w:color w:val="0000FF"/>
          <w:sz w:val="24"/>
          <w:szCs w:val="24"/>
          <w:u w:val="single"/>
        </w:rPr>
        <w:t>com</w:t>
      </w:r>
      <w:r w:rsidRPr="00373B1F">
        <w:rPr>
          <w:rFonts w:ascii="Times New Roman" w:eastAsia="Calibri" w:hAnsi="Times New Roman"/>
          <w:color w:val="0000FF"/>
          <w:sz w:val="24"/>
          <w:szCs w:val="24"/>
          <w:lang w:val="ru-RU"/>
        </w:rPr>
        <w:t xml:space="preserve"> </w:t>
      </w:r>
    </w:p>
    <w:p w14:paraId="7A14AAC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05E845C0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</w:t>
      </w:r>
      <w:r w:rsidR="00F0164B" w:rsidRPr="00F0164B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F0164B">
        <w:rPr>
          <w:rFonts w:ascii="Times New Roman" w:eastAsia="Calibri" w:hAnsi="Times New Roman"/>
          <w:color w:val="000000"/>
          <w:sz w:val="24"/>
          <w:szCs w:val="24"/>
          <w:lang w:val="ru-RU"/>
        </w:rPr>
        <w:t>(</w:t>
      </w:r>
      <w:r w:rsidR="00F0164B">
        <w:rPr>
          <w:rFonts w:ascii="Times New Roman" w:eastAsia="Calibri" w:hAnsi="Times New Roman"/>
          <w:color w:val="000000"/>
          <w:sz w:val="24"/>
          <w:szCs w:val="24"/>
        </w:rPr>
        <w:t>Word</w:t>
      </w:r>
      <w:r w:rsidR="00F0164B" w:rsidRPr="00F0164B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(приложение 1);</w:t>
      </w:r>
    </w:p>
    <w:p w14:paraId="3AC885BB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39BF2C81" w14:textId="77777777" w:rsid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761B14F8" w14:textId="77777777" w:rsidR="00BF1D67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3. видеоролик</w:t>
      </w:r>
      <w:r w:rsidR="00F23565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или аудиозапись.</w:t>
      </w:r>
    </w:p>
    <w:p w14:paraId="08007292" w14:textId="77777777" w:rsidR="00CB0F64" w:rsidRPr="00F03071" w:rsidRDefault="00BF1D67" w:rsidP="00CB0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B0F64" w:rsidRPr="00F03071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Категории:</w:t>
      </w:r>
    </w:p>
    <w:p w14:paraId="143803EA" w14:textId="77777777" w:rsidR="00CB0F64" w:rsidRPr="00466F76" w:rsidRDefault="00CB0F64" w:rsidP="00D52D36">
      <w:pPr>
        <w:numPr>
          <w:ilvl w:val="0"/>
          <w:numId w:val="12"/>
        </w:numPr>
        <w:shd w:val="clear" w:color="auto" w:fill="FFFFFF"/>
        <w:tabs>
          <w:tab w:val="clear" w:pos="2061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 xml:space="preserve"> </w:t>
      </w: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1 класс</w:t>
      </w:r>
    </w:p>
    <w:p w14:paraId="43FAD650" w14:textId="77777777" w:rsidR="00CB0F64" w:rsidRPr="00466F76" w:rsidRDefault="00CB0F64" w:rsidP="00D52D36">
      <w:pPr>
        <w:numPr>
          <w:ilvl w:val="0"/>
          <w:numId w:val="12"/>
        </w:numPr>
        <w:shd w:val="clear" w:color="auto" w:fill="FFFFFF"/>
        <w:tabs>
          <w:tab w:val="clear" w:pos="2061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2 класс</w:t>
      </w:r>
    </w:p>
    <w:p w14:paraId="08FC9EA5" w14:textId="77777777" w:rsidR="00CB0F64" w:rsidRPr="00466F76" w:rsidRDefault="00CB0F64" w:rsidP="00D52D36">
      <w:pPr>
        <w:numPr>
          <w:ilvl w:val="0"/>
          <w:numId w:val="12"/>
        </w:numPr>
        <w:shd w:val="clear" w:color="auto" w:fill="FFFFFF"/>
        <w:tabs>
          <w:tab w:val="clear" w:pos="2061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3 класс</w:t>
      </w:r>
    </w:p>
    <w:p w14:paraId="5E5EE2C7" w14:textId="77777777" w:rsidR="00CB0F64" w:rsidRPr="00466F76" w:rsidRDefault="00CB0F64" w:rsidP="00D52D36">
      <w:pPr>
        <w:numPr>
          <w:ilvl w:val="0"/>
          <w:numId w:val="12"/>
        </w:numPr>
        <w:shd w:val="clear" w:color="auto" w:fill="FFFFFF"/>
        <w:tabs>
          <w:tab w:val="clear" w:pos="2061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4 класс</w:t>
      </w:r>
    </w:p>
    <w:p w14:paraId="792EC707" w14:textId="77777777" w:rsidR="00CB0F64" w:rsidRPr="00466F76" w:rsidRDefault="00CB0F64" w:rsidP="00D52D36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5 класс</w:t>
      </w:r>
    </w:p>
    <w:p w14:paraId="12965679" w14:textId="77777777" w:rsidR="00CB0F64" w:rsidRPr="00466F76" w:rsidRDefault="00CB0F64" w:rsidP="00D52D36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6 класс</w:t>
      </w:r>
    </w:p>
    <w:p w14:paraId="2C802E69" w14:textId="77777777" w:rsidR="00CB0F64" w:rsidRPr="00466F76" w:rsidRDefault="00CB0F64" w:rsidP="00D52D36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7 класс</w:t>
      </w:r>
    </w:p>
    <w:p w14:paraId="4C812C70" w14:textId="77777777" w:rsidR="00CB0F64" w:rsidRPr="00466F76" w:rsidRDefault="00CB0F64" w:rsidP="00D52D36">
      <w:pPr>
        <w:numPr>
          <w:ilvl w:val="0"/>
          <w:numId w:val="13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8 класс</w:t>
      </w:r>
    </w:p>
    <w:p w14:paraId="1292AAAB" w14:textId="77777777" w:rsidR="00CB0F64" w:rsidRPr="00466F76" w:rsidRDefault="00CB0F64" w:rsidP="00D52D3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9 класс</w:t>
      </w:r>
    </w:p>
    <w:p w14:paraId="1FAA1DC4" w14:textId="77777777" w:rsidR="00CB0F64" w:rsidRPr="00466F76" w:rsidRDefault="00CB0F64" w:rsidP="00D52D3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10 класс</w:t>
      </w:r>
    </w:p>
    <w:p w14:paraId="5C44B228" w14:textId="77777777" w:rsidR="00CB0F64" w:rsidRPr="00466F76" w:rsidRDefault="00CB0F64" w:rsidP="00D52D3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11 класс</w:t>
      </w:r>
    </w:p>
    <w:p w14:paraId="52738D16" w14:textId="77777777" w:rsidR="00CB0F64" w:rsidRPr="00466F76" w:rsidRDefault="00CB0F64" w:rsidP="00D52D3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Дошкольники</w:t>
      </w:r>
    </w:p>
    <w:p w14:paraId="35F855B1" w14:textId="77777777" w:rsidR="00CB0F64" w:rsidRPr="00466F76" w:rsidRDefault="00CB0F64" w:rsidP="00D52D36">
      <w:pPr>
        <w:numPr>
          <w:ilvl w:val="0"/>
          <w:numId w:val="14"/>
        </w:numPr>
        <w:shd w:val="clear" w:color="auto" w:fill="FFFFFF"/>
        <w:tabs>
          <w:tab w:val="clear" w:pos="720"/>
        </w:tabs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466F76">
        <w:rPr>
          <w:rFonts w:ascii="Times New Roman" w:hAnsi="Times New Roman"/>
          <w:color w:val="000000"/>
          <w:sz w:val="24"/>
          <w:szCs w:val="24"/>
          <w:lang w:val="ru-RU" w:eastAsia="ru-RU"/>
        </w:rPr>
        <w:t>Взрослые от 18 лет.</w:t>
      </w:r>
    </w:p>
    <w:p w14:paraId="12FC32D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7036CC73" w14:textId="77777777" w:rsidR="009E1369" w:rsidRDefault="009E1369" w:rsidP="009E1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Номинации:</w:t>
      </w:r>
    </w:p>
    <w:p w14:paraId="014E4507" w14:textId="77777777" w:rsidR="00A31035" w:rsidRDefault="00A31035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Кулинария (лучшее кулинарное изделие)</w:t>
      </w:r>
    </w:p>
    <w:p w14:paraId="32BACABA" w14:textId="77777777" w:rsidR="00A31035" w:rsidRDefault="00A31035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Лучшее блюдо (суп, салат, пельмени и тд…)</w:t>
      </w:r>
    </w:p>
    <w:p w14:paraId="4300095A" w14:textId="77777777" w:rsidR="00A31035" w:rsidRDefault="00A31035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Рукоделие (вышивка, аппликации, свой вариант)</w:t>
      </w:r>
    </w:p>
    <w:p w14:paraId="7373A77C" w14:textId="77777777" w:rsidR="00A31035" w:rsidRDefault="00D27F03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Шитье</w:t>
      </w:r>
    </w:p>
    <w:p w14:paraId="36ED23DA" w14:textId="77777777" w:rsidR="00D27F03" w:rsidRDefault="00D27F03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Вязание крючком и спицами</w:t>
      </w:r>
    </w:p>
    <w:p w14:paraId="428539F0" w14:textId="77777777" w:rsidR="00D27F03" w:rsidRDefault="00D27F03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Лучший дизайн комнаты</w:t>
      </w:r>
    </w:p>
    <w:p w14:paraId="0C0C7A91" w14:textId="77777777" w:rsidR="00D27F03" w:rsidRDefault="00D27F03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Лучший ландшафтный дизайн приусадебного участка</w:t>
      </w:r>
    </w:p>
    <w:p w14:paraId="55C6C000" w14:textId="77777777" w:rsidR="00D27F03" w:rsidRDefault="00D27F03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Лучшее праздничное оформление квартиры</w:t>
      </w:r>
    </w:p>
    <w:p w14:paraId="44C0AA19" w14:textId="77777777" w:rsidR="00D27F03" w:rsidRDefault="00D27F03" w:rsidP="00A31035">
      <w:pPr>
        <w:pStyle w:val="a7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Свой вариант</w:t>
      </w:r>
    </w:p>
    <w:p w14:paraId="2E4A62B7" w14:textId="77777777" w:rsidR="00D27F03" w:rsidRDefault="00D27F03" w:rsidP="00D27F03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76B9D3F4" w14:textId="77777777" w:rsidR="00D27F03" w:rsidRDefault="00D27F03" w:rsidP="00D27F03">
      <w:pPr>
        <w:pStyle w:val="a7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520530CD" w14:textId="77777777" w:rsidR="00D27F03" w:rsidRPr="00D27F03" w:rsidRDefault="00D27F03" w:rsidP="00D27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2C2DF760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7A77DB9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A6FAD">
        <w:rPr>
          <w:rFonts w:ascii="Times New Roman" w:hAnsi="Times New Roman"/>
          <w:b/>
          <w:sz w:val="24"/>
          <w:szCs w:val="24"/>
          <w:u w:val="single"/>
          <w:lang w:val="ru-RU"/>
        </w:rPr>
        <w:t>Оценка конкурсных материалов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235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33109A6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6B4C09A2" w14:textId="77777777" w:rsidR="00A879C4" w:rsidRDefault="00A879C4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Жюри</w:t>
      </w:r>
    </w:p>
    <w:p w14:paraId="5F1A6E02" w14:textId="77777777" w:rsidR="00A879C4" w:rsidRDefault="00D27F03" w:rsidP="00E271D8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Пак Ирина Александровна – педагог дополнительного образования ДДТ «Юность» имени В.П. Макеева, РФ</w:t>
      </w:r>
    </w:p>
    <w:p w14:paraId="13FB1AC5" w14:textId="77777777" w:rsidR="00E271D8" w:rsidRPr="00E271D8" w:rsidRDefault="00D52D36" w:rsidP="00E271D8">
      <w:pPr>
        <w:pStyle w:val="a7"/>
        <w:numPr>
          <w:ilvl w:val="0"/>
          <w:numId w:val="16"/>
        </w:numPr>
        <w:ind w:right="-30"/>
        <w:rPr>
          <w:rFonts w:ascii="Arial" w:hAnsi="Arial" w:cs="Arial"/>
          <w:color w:val="DD0000"/>
          <w:sz w:val="27"/>
          <w:szCs w:val="27"/>
          <w:shd w:val="clear" w:color="auto" w:fill="FFFFFF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Стаценко Нина Николаевна</w:t>
      </w:r>
      <w:r w:rsidR="00E271D8" w:rsidRPr="00E271D8">
        <w:rPr>
          <w:rFonts w:ascii="Times New Roman" w:hAnsi="Times New Roman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sz w:val="24"/>
          <w:szCs w:val="24"/>
          <w:lang w:val="ru-RU"/>
        </w:rPr>
        <w:t>учитель русского языка и литературы, учитель труда (Россия)</w:t>
      </w:r>
    </w:p>
    <w:p w14:paraId="233EBB74" w14:textId="77777777" w:rsidR="00A879C4" w:rsidRPr="00E81B76" w:rsidRDefault="00D52D36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Алямкина Дарья Сергеевна</w:t>
      </w:r>
      <w:r w:rsidR="00E271D8">
        <w:rPr>
          <w:rFonts w:ascii="Times New Roman" w:hAnsi="Times New Roman"/>
          <w:sz w:val="24"/>
          <w:szCs w:val="24"/>
          <w:lang w:val="ru-RU"/>
        </w:rPr>
        <w:t xml:space="preserve"> – </w:t>
      </w:r>
      <w:r>
        <w:rPr>
          <w:rFonts w:ascii="Times New Roman" w:hAnsi="Times New Roman"/>
          <w:sz w:val="24"/>
          <w:szCs w:val="24"/>
          <w:lang w:val="ru-RU"/>
        </w:rPr>
        <w:t>ландшафтный дизайнер (Монголия)</w:t>
      </w:r>
    </w:p>
    <w:p w14:paraId="38AA1A5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Градация оценок:</w:t>
      </w:r>
    </w:p>
    <w:p w14:paraId="70C18D9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победители (1, 2, 3 место),</w:t>
      </w:r>
    </w:p>
    <w:p w14:paraId="4C60C73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лауреаты,</w:t>
      </w:r>
    </w:p>
    <w:p w14:paraId="37C79D9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участники.</w:t>
      </w:r>
    </w:p>
    <w:p w14:paraId="7FF47E9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Все участники получают по своему выбору:</w:t>
      </w:r>
    </w:p>
    <w:p w14:paraId="61A8780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медаль с удостоверением плюс диплом,</w:t>
      </w:r>
    </w:p>
    <w:p w14:paraId="1711D8C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медаль с удостоверением,</w:t>
      </w:r>
    </w:p>
    <w:p w14:paraId="22B4EB4F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диплом.</w:t>
      </w:r>
    </w:p>
    <w:p w14:paraId="11B3F9F6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статуэтку с гравировкой</w:t>
      </w:r>
    </w:p>
    <w:p w14:paraId="4089180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 xml:space="preserve">Награды (медали, </w:t>
      </w:r>
      <w:r w:rsidR="00E81B76">
        <w:rPr>
          <w:rFonts w:ascii="Times New Roman" w:hAnsi="Times New Roman"/>
          <w:sz w:val="24"/>
          <w:szCs w:val="24"/>
          <w:lang w:val="ru-RU"/>
        </w:rPr>
        <w:t xml:space="preserve">статуэтки, </w:t>
      </w:r>
      <w:r w:rsidRPr="00E02148">
        <w:rPr>
          <w:rFonts w:ascii="Times New Roman" w:hAnsi="Times New Roman"/>
          <w:sz w:val="24"/>
          <w:szCs w:val="24"/>
          <w:lang w:val="ru-RU"/>
        </w:rPr>
        <w:t>дипломы) выдаются за каждую работу, участвующую в конкурсе.</w:t>
      </w:r>
    </w:p>
    <w:p w14:paraId="666C81B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Дипломы содержат:</w:t>
      </w:r>
    </w:p>
    <w:p w14:paraId="6BB91EE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37E33A1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23386AC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4665601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3A24E9C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lastRenderedPageBreak/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3528C4A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780CA98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18CFC99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7674F53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7FF0905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4ADDD3D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3B14932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диплома.</w:t>
      </w:r>
    </w:p>
    <w:p w14:paraId="1F5F2EC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Медаль содержит:</w:t>
      </w:r>
    </w:p>
    <w:p w14:paraId="2191F3FD" w14:textId="77777777" w:rsidR="00E02148" w:rsidRPr="00E02148" w:rsidRDefault="00E02148" w:rsidP="006B5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 w:rsidR="006B581A"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774A022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9E136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6D40A84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64852C4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медали.</w:t>
      </w:r>
    </w:p>
    <w:p w14:paraId="640049F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Удостоверение для медали содержит:</w:t>
      </w:r>
    </w:p>
    <w:p w14:paraId="7A22DFC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26EF949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5024EAE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33539B2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973B96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579B770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532A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023261F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61E54EC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350CAA9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41F8984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78F7A61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4FAB1A84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удостоверения и номер медали.</w:t>
      </w:r>
    </w:p>
    <w:p w14:paraId="72251E48" w14:textId="77777777" w:rsidR="00E81B76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Статуэтка содержит:</w:t>
      </w:r>
    </w:p>
    <w:p w14:paraId="15079251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5E84DF1A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2A6FD2B2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1EF2BFDF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ФИО участника</w:t>
      </w:r>
      <w:r w:rsidRPr="00E02148">
        <w:rPr>
          <w:rFonts w:ascii="Times New Roman" w:hAnsi="Times New Roman"/>
          <w:sz w:val="24"/>
          <w:szCs w:val="24"/>
          <w:lang w:val="ru-RU"/>
        </w:rPr>
        <w:t>.</w:t>
      </w:r>
    </w:p>
    <w:p w14:paraId="61B7933E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5A98AB6E" w14:textId="77777777" w:rsidR="00FE2A85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02148">
        <w:rPr>
          <w:rFonts w:ascii="Times New Roman" w:hAnsi="Times New Roman"/>
          <w:b/>
          <w:sz w:val="24"/>
          <w:szCs w:val="24"/>
          <w:lang w:val="ru-RU"/>
        </w:rPr>
        <w:t xml:space="preserve">Медали </w:t>
      </w:r>
      <w:r w:rsidR="00E81B76">
        <w:rPr>
          <w:rFonts w:ascii="Times New Roman" w:hAnsi="Times New Roman"/>
          <w:b/>
          <w:sz w:val="24"/>
          <w:szCs w:val="24"/>
          <w:lang w:val="ru-RU"/>
        </w:rPr>
        <w:t xml:space="preserve">и статуэтки 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рассылаются на почтовые адреса участников обычной почтой</w:t>
      </w:r>
      <w:r w:rsidR="00AE1578">
        <w:rPr>
          <w:rFonts w:ascii="Times New Roman" w:hAnsi="Times New Roman"/>
          <w:b/>
          <w:sz w:val="24"/>
          <w:szCs w:val="24"/>
          <w:lang w:val="ru-RU"/>
        </w:rPr>
        <w:t xml:space="preserve"> раз в месяц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. Дипломы рассылаются только по электронной почте.</w:t>
      </w:r>
    </w:p>
    <w:p w14:paraId="2DF5891B" w14:textId="77777777" w:rsidR="00AE1578" w:rsidRPr="00E81B76" w:rsidRDefault="00AE1578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page3"/>
      <w:bookmarkEnd w:id="0"/>
    </w:p>
    <w:p w14:paraId="3F99AB1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545B334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5DF8928D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241B2210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3FF67670" w14:textId="77777777" w:rsidR="00FE2A85" w:rsidRPr="00C56C9C" w:rsidRDefault="00EA555B" w:rsidP="00C56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Заявка на участие </w:t>
      </w:r>
      <w:r w:rsidR="00C56C9C"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в</w:t>
      </w:r>
      <w:r w:rsidR="00A5232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Международном  </w:t>
      </w:r>
      <w:r w:rsidR="009E136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конкурсе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«</w:t>
      </w:r>
      <w:r w:rsidR="00970274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Серпантин идей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»</w:t>
      </w:r>
    </w:p>
    <w:p w14:paraId="6D2A6A1F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 на каждого участника)</w:t>
      </w:r>
    </w:p>
    <w:p w14:paraId="0F36136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289274A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E02148" w:rsidRPr="00D52D36" w14:paraId="3AB6412A" w14:textId="77777777" w:rsidTr="00B10761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591697C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886C7A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D52D36" w14:paraId="00BADC16" w14:textId="77777777" w:rsidTr="00B10761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EEAE9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DAC60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466F76" w14:paraId="0FF12447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99D930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 w:rsidR="00F11EAB"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DCBD2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466F76" w14:paraId="558B03E3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1095FBB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FAA5BA7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D52D36" w14:paraId="0E3CB04C" w14:textId="77777777" w:rsidTr="00B10761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120FCB9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98C1634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D52D36" w14:paraId="359435F4" w14:textId="77777777" w:rsidTr="00B10761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43FA32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23EE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E02148" w:rsidRPr="00E02148" w14:paraId="68C9B876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E6AC28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673E31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2A096409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B67ED4" w14:textId="77777777" w:rsidR="00E02148" w:rsidRPr="00E02148" w:rsidRDefault="009E1369" w:rsidP="009E1369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2C5D6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1D19E2DA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4F78B9" w14:textId="77777777" w:rsidR="00E02148" w:rsidRPr="00E02148" w:rsidRDefault="00E02148" w:rsidP="009E1369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Название </w:t>
            </w:r>
            <w:r w:rsidR="009E136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вокального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14D727A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138A6BE5" w14:textId="77777777" w:rsidTr="00B10761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20983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7C59B6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E02148" w:rsidRPr="00D52D36" w14:paraId="361E03DA" w14:textId="77777777" w:rsidTr="00B10761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59DC53" w14:textId="77777777" w:rsidR="00E02148" w:rsidRPr="00E02148" w:rsidRDefault="00F11EAB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Почтовый адрес ФИО получателя медали, статуэтки</w:t>
            </w:r>
            <w:r w:rsidR="00E02148"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63577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E02148" w14:paraId="65D9B17B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869212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E8825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468E42EE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7AA4CE" w14:textId="77777777" w:rsidR="00F11EAB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  <w:r w:rsidR="00F11EA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16CF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42D0BB61" w14:textId="77777777" w:rsidTr="00B10761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AA8052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09BE27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0A127CC4" w14:textId="77777777" w:rsidTr="00F11EAB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B15094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6D1D87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F11EAB" w:rsidRPr="00D52D36" w14:paraId="1B666765" w14:textId="77777777" w:rsidTr="00466F76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4931F1" w14:textId="77777777" w:rsidR="00F11EAB" w:rsidRPr="00F11EAB" w:rsidRDefault="00F11EAB" w:rsidP="00F11EAB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Организационный взнос (сумма, дата и способ</w:t>
            </w:r>
            <w:r w:rsidR="00A3103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оплаты)</w:t>
            </w:r>
          </w:p>
          <w:p w14:paraId="4D0D89A5" w14:textId="77777777" w:rsidR="00F11EAB" w:rsidRPr="00E02148" w:rsidRDefault="00F11EAB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D52D36" w14:paraId="22F34B7B" w14:textId="77777777" w:rsidTr="00B10761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299601D" w14:textId="77777777" w:rsidR="00E02148" w:rsidRPr="00E02148" w:rsidRDefault="00F11EAB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1090AE2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618E553C" w14:textId="77777777" w:rsidTr="00B1076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AA37D2E" w14:textId="77777777" w:rsidR="00E02148" w:rsidRPr="00E02148" w:rsidRDefault="00E02148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1D064333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144CCE2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7361DA" w:rsidRPr="00E02148" w14:paraId="4B568F04" w14:textId="77777777" w:rsidTr="00B10761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C68C42D" w14:textId="77777777" w:rsidR="007361DA" w:rsidRPr="00E02148" w:rsidRDefault="007361DA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A3AC2F8" w14:textId="77777777" w:rsidR="007361DA" w:rsidRPr="00E02148" w:rsidRDefault="007361DA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5134D780" w14:textId="77777777" w:rsidTr="00B10761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B96E02" w14:textId="77777777" w:rsidR="00E02148" w:rsidRPr="00E02148" w:rsidRDefault="00E02148" w:rsidP="00E02148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E2F99" w14:textId="77777777" w:rsidR="00E02148" w:rsidRPr="00E02148" w:rsidRDefault="00E02148" w:rsidP="00E02148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E02148" w:rsidRPr="00D52D36" w14:paraId="4D3DA7F3" w14:textId="77777777" w:rsidTr="00B10761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3C17F2" w14:textId="77777777" w:rsidR="00E02148" w:rsidRPr="00E02148" w:rsidRDefault="00E02148" w:rsidP="00E02148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36FA5E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D52D36" w14:paraId="5BFF772C" w14:textId="77777777" w:rsidTr="00B10761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61053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21D6C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728BC300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76C4C60A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lang w:val="ru-RU"/>
        </w:rPr>
      </w:pPr>
    </w:p>
    <w:p w14:paraId="75EE755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817EF8E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294E04E9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311F2ED2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1453EF68" w14:textId="77777777" w:rsidR="00E54F98" w:rsidRDefault="00E54F98" w:rsidP="00E54F98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17365D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>Финансовые</w:t>
      </w:r>
      <w:r w:rsidR="00A31035"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 xml:space="preserve"> условия</w:t>
      </w:r>
    </w:p>
    <w:p w14:paraId="73141656" w14:textId="77777777" w:rsidR="00E54F98" w:rsidRPr="00E54F98" w:rsidRDefault="00E54F98" w:rsidP="00E54F98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tbl>
      <w:tblPr>
        <w:tblW w:w="10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A759CD" w:rsidRPr="00E54F98" w14:paraId="298178BE" w14:textId="77777777" w:rsidTr="00466F76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9CBDD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EC968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A759CD" w:rsidRPr="00E54F98" w14:paraId="6981A61F" w14:textId="77777777" w:rsidTr="00466F76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1E252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40B3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F5DC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EC2CD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0CE41010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E445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F639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A34D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9C75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2C64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C3C7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A759CD" w:rsidRPr="009E1369" w14:paraId="18151C9F" w14:textId="77777777" w:rsidTr="00466F76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E4A1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C782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300</w:t>
            </w:r>
            <w:r w:rsidRPr="009E1369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 xml:space="preserve">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A9F5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ECDB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40A8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61CF6896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114</w:t>
            </w:r>
          </w:p>
          <w:p w14:paraId="6CEC308F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  <w:p w14:paraId="3C0FD7A2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3B17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C802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C8B9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2C6F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863F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70</w:t>
            </w:r>
          </w:p>
        </w:tc>
      </w:tr>
      <w:tr w:rsidR="00A759CD" w:rsidRPr="009E1369" w14:paraId="0953DB35" w14:textId="77777777" w:rsidTr="00466F76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7AB4B" w14:textId="77777777" w:rsidR="00A759CD" w:rsidRPr="00E54F98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E54F98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4A8A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</w:t>
            </w:r>
            <w:r w:rsidR="009B5206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785C" w14:textId="77777777" w:rsidR="00A759CD" w:rsidRPr="009E1369" w:rsidRDefault="009B5206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2E4D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0162" w14:textId="77777777" w:rsidR="00A759CD" w:rsidRPr="009E1369" w:rsidRDefault="009B5206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460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FC65" w14:textId="77777777" w:rsidR="00A759CD" w:rsidRPr="009E1369" w:rsidRDefault="009B5206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88D4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1A8F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13,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F38" w14:textId="77777777" w:rsidR="00A759CD" w:rsidRPr="009E1369" w:rsidRDefault="00F0164B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6712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 w:rsidRPr="009E1369"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347</w:t>
            </w:r>
          </w:p>
        </w:tc>
      </w:tr>
      <w:tr w:rsidR="00A759CD" w:rsidRPr="00E54F98" w14:paraId="774B70C7" w14:textId="77777777" w:rsidTr="00466F76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4689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DE26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color w:val="000000"/>
                <w:sz w:val="16"/>
                <w:szCs w:val="16"/>
                <w:lang w:val="ru-RU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0C55" w14:textId="77777777" w:rsidR="00A759CD" w:rsidRPr="009E136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904" w14:textId="77777777" w:rsidR="00A759CD" w:rsidRPr="00E81B76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5AE1" w14:textId="77777777" w:rsidR="00A759CD" w:rsidRPr="00E81B76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16EB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2385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593E" w14:textId="77777777" w:rsidR="00A759CD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74A5" w14:textId="77777777" w:rsidR="00A759CD" w:rsidRPr="007679B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9E9A" w14:textId="77777777" w:rsidR="00A759CD" w:rsidRPr="007679B9" w:rsidRDefault="00A759CD" w:rsidP="00466F7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  <w:lang w:val="ru-RU"/>
              </w:rPr>
              <w:t>648</w:t>
            </w:r>
          </w:p>
        </w:tc>
      </w:tr>
    </w:tbl>
    <w:p w14:paraId="243285A5" w14:textId="77777777" w:rsidR="009529F0" w:rsidRPr="00E54F98" w:rsidRDefault="009529F0" w:rsidP="009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13DCE74" w14:textId="77777777" w:rsidR="009529F0" w:rsidRPr="007D06CD" w:rsidRDefault="00A06DC9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</w:p>
    <w:p w14:paraId="7B2604DD" w14:textId="77777777" w:rsidR="009529F0" w:rsidRPr="007D06CD" w:rsidRDefault="009529F0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*Если от одной организации от 5 до 7 работ, то оргвзнос составит: 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>200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1000</w:t>
      </w:r>
      <w:r w:rsidR="00A5232C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>тенге, 69 гри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вен, 6250 тугров,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 бел. руб., 2,8 долларов, 2,5 евро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за одну работу, от 8  работ  оргвзнос составит: 1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0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гривны,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700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 </w:t>
      </w:r>
      <w:r>
        <w:rPr>
          <w:rFonts w:ascii="Times New Roman" w:hAnsi="Times New Roman"/>
          <w:sz w:val="20"/>
          <w:szCs w:val="20"/>
          <w:lang w:val="ru-RU" w:eastAsia="ru-RU"/>
        </w:rPr>
        <w:t>тенге, 4300 тугров, 3 бел. руб.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, 3 долл., 2,8 евро</w:t>
      </w:r>
    </w:p>
    <w:p w14:paraId="7C95927C" w14:textId="77777777" w:rsidR="009529F0" w:rsidRPr="007D06CD" w:rsidRDefault="009529F0" w:rsidP="0095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1121972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14:paraId="50B0B9F7" w14:textId="77777777" w:rsidR="00FE2A85" w:rsidRPr="004F05AB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Qiwi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Wallet</w:t>
      </w:r>
      <w:r w:rsidR="004F05A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14:paraId="26DB09CE" w14:textId="77777777" w:rsidR="00466DAE" w:rsidRPr="006A49E8" w:rsidRDefault="00466DAE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3C13EBD8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634B864C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636C00BA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4164C7B9" w14:textId="77777777" w:rsidR="00BB0C5B" w:rsidRPr="006A49E8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BB0C5B" w:rsidRPr="00C425CE" w14:paraId="0179B962" w14:textId="77777777" w:rsidTr="00466F76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4ECA1D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3ACA66F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BB0C5B" w:rsidRPr="00C425CE" w14:paraId="3956DC77" w14:textId="77777777" w:rsidTr="00466F76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C99BE6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6EA259" w14:textId="77777777" w:rsidR="00BB0C5B" w:rsidRPr="00E61D3D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BB0C5B" w:rsidRPr="00C425CE" w14:paraId="0B3FB2C7" w14:textId="77777777" w:rsidTr="00466F76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549A8B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B9B41E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BB0C5B" w:rsidRPr="00C425CE" w14:paraId="0F00E854" w14:textId="77777777" w:rsidTr="00466F7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A2189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542CF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BB0C5B" w:rsidRPr="00C425CE" w14:paraId="35159C0D" w14:textId="77777777" w:rsidTr="00466F7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D8C00" w14:textId="77777777" w:rsidR="00BB0C5B" w:rsidRPr="00C425CE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0994B" w14:textId="77777777" w:rsidR="00BB0C5B" w:rsidRPr="00E61D3D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BB0C5B" w:rsidRPr="00D52D36" w14:paraId="6A61BCA3" w14:textId="77777777" w:rsidTr="00466F7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07558" w14:textId="77777777" w:rsidR="00BB0C5B" w:rsidRPr="009B5206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 w:rsidR="009B5206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 w:rsidR="009B5206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2638C" w14:textId="77777777" w:rsidR="00BB0C5B" w:rsidRPr="00BB0C5B" w:rsidRDefault="00BB0C5B" w:rsidP="00466F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428E9DB2" w14:textId="77777777" w:rsidR="00BB0C5B" w:rsidRDefault="00BB0C5B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74447F64" w14:textId="77777777" w:rsidR="00905060" w:rsidRPr="00F541BA" w:rsidRDefault="00905060" w:rsidP="0090506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2D81558" w14:textId="77777777" w:rsidR="00905060" w:rsidRPr="00DD1E10" w:rsidRDefault="00905060" w:rsidP="0090506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36B787BE" w14:textId="77777777" w:rsidR="00905060" w:rsidRPr="00BB0C5B" w:rsidRDefault="00905060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39DF5566" w14:textId="77777777" w:rsidR="00FE2A85" w:rsidRPr="00BB0C5B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47DBFE9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DC2230B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7BC74E6F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2818F8AE" w14:textId="77777777" w:rsidR="006152C6" w:rsidRPr="00CB0F64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B311C2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CB0F64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6108E488" w14:textId="77777777" w:rsidR="006152C6" w:rsidRPr="00905060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2D340D86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40F79889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 obchodní banka, a. s.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75A384DA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1D2C8B2B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50E3C0B8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 třida 668/29, Teplice, 415 01 Czech Republic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4C65335A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616FDBBC" w14:textId="77777777" w:rsidR="006152C6" w:rsidRPr="00B311C2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1B4DA58C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Комментарий к платежу: Ваша фамилия, имя, дата рождения</w:t>
      </w:r>
    </w:p>
    <w:p w14:paraId="0CD4B511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Валюта счета: Чешская крона (</w:t>
      </w:r>
      <w:r w:rsidRPr="009F2D99">
        <w:rPr>
          <w:rFonts w:ascii="Times New Roman" w:eastAsia="Calibri" w:hAnsi="Times New Roman"/>
          <w:color w:val="000000"/>
          <w:sz w:val="24"/>
          <w:szCs w:val="24"/>
        </w:rPr>
        <w:t>CZK</w:t>
      </w: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</w:p>
    <w:p w14:paraId="57331269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5D5619B0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4B246315" w14:textId="77777777" w:rsidR="002D763C" w:rsidRPr="00A442E8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4DF9F6EB" w14:textId="77777777" w:rsidR="002D763C" w:rsidRPr="00A442E8" w:rsidRDefault="002D763C" w:rsidP="002D763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09826A7E" w14:textId="77777777" w:rsidR="00FE2A85" w:rsidRDefault="003A3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14:paraId="6B3C246F" w14:textId="77777777" w:rsidR="002D763C" w:rsidRPr="00A442E8" w:rsidRDefault="002D7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2D763C" w:rsidRPr="00A442E8" w:rsidSect="00A06DC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A70D9"/>
    <w:multiLevelType w:val="multilevel"/>
    <w:tmpl w:val="2A8C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003707"/>
    <w:multiLevelType w:val="multilevel"/>
    <w:tmpl w:val="7F9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BF1C29"/>
    <w:multiLevelType w:val="hybridMultilevel"/>
    <w:tmpl w:val="74648B68"/>
    <w:lvl w:ilvl="0" w:tplc="AE768F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71A7B"/>
    <w:multiLevelType w:val="multilevel"/>
    <w:tmpl w:val="37F4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D427E9"/>
    <w:multiLevelType w:val="hybridMultilevel"/>
    <w:tmpl w:val="996C3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84577"/>
    <w:multiLevelType w:val="multilevel"/>
    <w:tmpl w:val="4394D484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781"/>
        </w:tabs>
        <w:ind w:left="278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C067F5B"/>
    <w:multiLevelType w:val="hybridMultilevel"/>
    <w:tmpl w:val="EF787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A30F9"/>
    <w:multiLevelType w:val="hybridMultilevel"/>
    <w:tmpl w:val="1A8E1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B21EF"/>
    <w:multiLevelType w:val="hybridMultilevel"/>
    <w:tmpl w:val="E142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13"/>
  </w:num>
  <w:num w:numId="13">
    <w:abstractNumId w:val="7"/>
  </w:num>
  <w:num w:numId="14">
    <w:abstractNumId w:val="6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65"/>
    <w:rsid w:val="000030A2"/>
    <w:rsid w:val="0002607D"/>
    <w:rsid w:val="00047437"/>
    <w:rsid w:val="00147DFE"/>
    <w:rsid w:val="002729AF"/>
    <w:rsid w:val="002A6FAD"/>
    <w:rsid w:val="002B037B"/>
    <w:rsid w:val="002D763C"/>
    <w:rsid w:val="002F6F50"/>
    <w:rsid w:val="00302105"/>
    <w:rsid w:val="00373B1F"/>
    <w:rsid w:val="003A34D4"/>
    <w:rsid w:val="003C45FD"/>
    <w:rsid w:val="003F1EFC"/>
    <w:rsid w:val="00407BA7"/>
    <w:rsid w:val="004414E7"/>
    <w:rsid w:val="00466DAE"/>
    <w:rsid w:val="00466F76"/>
    <w:rsid w:val="004C5637"/>
    <w:rsid w:val="004F05AB"/>
    <w:rsid w:val="005239B0"/>
    <w:rsid w:val="00531B56"/>
    <w:rsid w:val="00532A88"/>
    <w:rsid w:val="00555A82"/>
    <w:rsid w:val="005E451E"/>
    <w:rsid w:val="006152C6"/>
    <w:rsid w:val="00624197"/>
    <w:rsid w:val="006626E7"/>
    <w:rsid w:val="006A49E8"/>
    <w:rsid w:val="006B581A"/>
    <w:rsid w:val="006F21C0"/>
    <w:rsid w:val="006F62FE"/>
    <w:rsid w:val="00714325"/>
    <w:rsid w:val="00716EBC"/>
    <w:rsid w:val="00724C78"/>
    <w:rsid w:val="00724FF0"/>
    <w:rsid w:val="00731755"/>
    <w:rsid w:val="007361DA"/>
    <w:rsid w:val="00745606"/>
    <w:rsid w:val="007679B9"/>
    <w:rsid w:val="007B44BE"/>
    <w:rsid w:val="007B5579"/>
    <w:rsid w:val="007C6E50"/>
    <w:rsid w:val="007D06CD"/>
    <w:rsid w:val="00883F02"/>
    <w:rsid w:val="008F70E4"/>
    <w:rsid w:val="00905060"/>
    <w:rsid w:val="009529F0"/>
    <w:rsid w:val="00970274"/>
    <w:rsid w:val="009B5206"/>
    <w:rsid w:val="009E1369"/>
    <w:rsid w:val="00A06DC9"/>
    <w:rsid w:val="00A30297"/>
    <w:rsid w:val="00A31035"/>
    <w:rsid w:val="00A4035D"/>
    <w:rsid w:val="00A442E8"/>
    <w:rsid w:val="00A5232C"/>
    <w:rsid w:val="00A579DE"/>
    <w:rsid w:val="00A759CD"/>
    <w:rsid w:val="00A879C4"/>
    <w:rsid w:val="00AE1578"/>
    <w:rsid w:val="00AE1FE5"/>
    <w:rsid w:val="00AE3995"/>
    <w:rsid w:val="00AF1D7A"/>
    <w:rsid w:val="00AF799D"/>
    <w:rsid w:val="00B05F12"/>
    <w:rsid w:val="00B10761"/>
    <w:rsid w:val="00B571E5"/>
    <w:rsid w:val="00B739D5"/>
    <w:rsid w:val="00B86562"/>
    <w:rsid w:val="00BB0C5B"/>
    <w:rsid w:val="00BB63BF"/>
    <w:rsid w:val="00BF1D67"/>
    <w:rsid w:val="00C26868"/>
    <w:rsid w:val="00C56C9C"/>
    <w:rsid w:val="00C6230D"/>
    <w:rsid w:val="00C83597"/>
    <w:rsid w:val="00CA1E73"/>
    <w:rsid w:val="00CB0F64"/>
    <w:rsid w:val="00CE66B4"/>
    <w:rsid w:val="00CF7360"/>
    <w:rsid w:val="00D04E8D"/>
    <w:rsid w:val="00D05B12"/>
    <w:rsid w:val="00D27F03"/>
    <w:rsid w:val="00D52D36"/>
    <w:rsid w:val="00DD1E10"/>
    <w:rsid w:val="00DE1AF1"/>
    <w:rsid w:val="00E02148"/>
    <w:rsid w:val="00E271D8"/>
    <w:rsid w:val="00E54F98"/>
    <w:rsid w:val="00E81B76"/>
    <w:rsid w:val="00EA555B"/>
    <w:rsid w:val="00F0164B"/>
    <w:rsid w:val="00F11EAB"/>
    <w:rsid w:val="00F23565"/>
    <w:rsid w:val="00F303A8"/>
    <w:rsid w:val="00F87AE1"/>
    <w:rsid w:val="00FE2A85"/>
    <w:rsid w:val="00FE460A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E1CE8B"/>
  <w15:chartTrackingRefBased/>
  <w15:docId w15:val="{5CA5C6F1-EBFA-48E3-AFFC-899C8127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EB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B0F64"/>
    <w:rPr>
      <w:rFonts w:ascii="Tahoma" w:hAnsi="Tahoma" w:cs="Tahom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A8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&#1072;77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2;&#1086;&#1085;&#1082;%20&#1074;&#1086;&#1082;&#1072;&#1083;&#1080;&#1089;&#1090;&#1086;&#1074;%20&#1080;&#1102;&#1083;&#1100;%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64E3576-9FA9-4EA7-A967-37CDFD63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конк вокалистов июль 20</Template>
  <TotalTime>0</TotalTime>
  <Pages>5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7721</CharactersWithSpaces>
  <SharedDoc>false</SharedDoc>
  <HLinks>
    <vt:vector size="12" baseType="variant"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2021-03-08T10:12:00Z</dcterms:created>
  <dcterms:modified xsi:type="dcterms:W3CDTF">2021-03-08T10:12:00Z</dcterms:modified>
</cp:coreProperties>
</file>